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59C" w:rsidRDefault="008F759C">
      <w:r>
        <w:t>ANNOUNCERS</w:t>
      </w:r>
    </w:p>
    <w:p w:rsidR="008F759C" w:rsidRDefault="008F759C">
      <w:r>
        <w:t>WWE</w:t>
      </w:r>
      <w:r>
        <w:tab/>
      </w:r>
      <w:r>
        <w:tab/>
      </w:r>
      <w:r>
        <w:tab/>
        <w:t xml:space="preserve">RING </w:t>
      </w:r>
      <w:r>
        <w:tab/>
      </w:r>
      <w:r>
        <w:tab/>
      </w:r>
      <w:r>
        <w:tab/>
        <w:t>REFEREES</w:t>
      </w:r>
    </w:p>
    <w:p w:rsidR="008F759C" w:rsidRDefault="008F759C">
      <w:r>
        <w:t>Jim Ross</w:t>
      </w:r>
      <w:r>
        <w:tab/>
      </w:r>
      <w:r>
        <w:tab/>
        <w:t>Mike Mc Guirk</w:t>
      </w:r>
      <w:r>
        <w:tab/>
      </w:r>
      <w:r>
        <w:tab/>
      </w:r>
      <w:smartTag w:uri="urn:schemas-microsoft-com:office:smarttags" w:element="place">
        <w:smartTag w:uri="urn:schemas-microsoft-com:office:smarttags" w:element="country-region">
          <w:r>
            <w:t>Chad</w:t>
          </w:r>
        </w:smartTag>
      </w:smartTag>
      <w:r>
        <w:t xml:space="preserve"> Patton - 2 F</w:t>
      </w:r>
    </w:p>
    <w:p w:rsidR="008F759C" w:rsidRDefault="008F759C">
      <w:r>
        <w:t>Tazz</w:t>
      </w:r>
      <w:r>
        <w:tab/>
      </w:r>
      <w:r>
        <w:tab/>
      </w:r>
      <w:r>
        <w:tab/>
        <w:t>Howard Finkel</w:t>
      </w:r>
      <w:r>
        <w:tab/>
      </w:r>
      <w:r>
        <w:tab/>
        <w:t>Charles Robinson - N</w:t>
      </w:r>
    </w:p>
    <w:p w:rsidR="008F759C" w:rsidRDefault="008F759C">
      <w:r>
        <w:t xml:space="preserve">Dusty </w:t>
      </w:r>
      <w:smartTag w:uri="urn:schemas-microsoft-com:office:smarttags" w:element="place">
        <w:r>
          <w:t>Rhodes</w:t>
        </w:r>
      </w:smartTag>
      <w:r>
        <w:tab/>
      </w:r>
      <w:r>
        <w:tab/>
        <w:t>Lilian Garcia</w:t>
      </w:r>
      <w:r>
        <w:tab/>
      </w:r>
      <w:r>
        <w:tab/>
        <w:t>Jack Doan - 2 F</w:t>
      </w:r>
    </w:p>
    <w:p w:rsidR="008F759C" w:rsidRDefault="008F759C">
      <w:r>
        <w:t>Jim Cornette</w:t>
      </w:r>
      <w:r>
        <w:tab/>
      </w:r>
      <w:r>
        <w:tab/>
        <w:t>Justin Roberts</w:t>
      </w:r>
      <w:r>
        <w:tab/>
      </w:r>
      <w:r>
        <w:tab/>
        <w:t>John Cone  -  4 H</w:t>
      </w:r>
    </w:p>
    <w:p w:rsidR="008F759C" w:rsidRDefault="008F759C">
      <w:r>
        <w:t>Jerry King Lawler</w:t>
      </w:r>
      <w:r>
        <w:tab/>
        <w:t>Tony Chimel</w:t>
      </w:r>
      <w:r>
        <w:tab/>
      </w:r>
      <w:r>
        <w:tab/>
        <w:t>Justin King - 3 H</w:t>
      </w:r>
    </w:p>
    <w:p w:rsidR="008F759C" w:rsidRDefault="008F759C">
      <w:r>
        <w:t>Michael Cole</w:t>
      </w:r>
      <w:r>
        <w:tab/>
      </w:r>
      <w:r>
        <w:tab/>
      </w:r>
      <w:smartTag w:uri="urn:schemas-microsoft-com:office:smarttags" w:element="place">
        <w:smartTag w:uri="urn:schemas-microsoft-com:office:smarttags" w:element="City">
          <w:r>
            <w:t>Savannah</w:t>
          </w:r>
        </w:smartTag>
      </w:smartTag>
      <w:r>
        <w:tab/>
      </w:r>
      <w:r>
        <w:tab/>
        <w:t>Mike Chioda - 1 F</w:t>
      </w:r>
    </w:p>
    <w:p w:rsidR="008F759C" w:rsidRDefault="008F759C">
      <w:r>
        <w:t>Tony Schiavone</w:t>
      </w:r>
      <w:r>
        <w:tab/>
      </w:r>
      <w:r>
        <w:tab/>
        <w:t>Jamie Keys</w:t>
      </w:r>
      <w:r>
        <w:tab/>
      </w:r>
      <w:r>
        <w:tab/>
        <w:t xml:space="preserve">Ron Zapata  - 2 H </w:t>
      </w:r>
    </w:p>
    <w:p w:rsidR="008F759C" w:rsidRDefault="008F759C">
      <w:r>
        <w:t>Joey Styles</w:t>
      </w:r>
      <w:r>
        <w:tab/>
      </w:r>
      <w:r>
        <w:tab/>
      </w:r>
      <w:smartTag w:uri="urn:schemas-microsoft-com:office:smarttags" w:element="place">
        <w:smartTag w:uri="urn:schemas-microsoft-com:office:smarttags" w:element="City">
          <w:r>
            <w:t>Gary</w:t>
          </w:r>
        </w:smartTag>
      </w:smartTag>
      <w:r>
        <w:t xml:space="preserve"> Carpetta</w:t>
      </w:r>
      <w:r>
        <w:tab/>
      </w:r>
      <w:r>
        <w:tab/>
        <w:t>Scott Armstrong  - 4 F</w:t>
      </w:r>
    </w:p>
    <w:p w:rsidR="008F759C" w:rsidRDefault="008F759C">
      <w:r>
        <w:t>Matt Striker</w:t>
      </w:r>
      <w:r>
        <w:tab/>
      </w:r>
      <w:r>
        <w:tab/>
      </w:r>
      <w:smartTag w:uri="urn:schemas-microsoft-com:office:smarttags" w:element="place">
        <w:r>
          <w:t>Eden</w:t>
        </w:r>
      </w:smartTag>
      <w:r>
        <w:t xml:space="preserve"> Stiles</w:t>
      </w:r>
      <w:r>
        <w:tab/>
      </w:r>
      <w:r>
        <w:tab/>
      </w:r>
    </w:p>
    <w:p w:rsidR="008F759C" w:rsidRDefault="008F759C">
      <w:r>
        <w:t>Eric Bischoff</w:t>
      </w:r>
      <w:r>
        <w:tab/>
      </w:r>
      <w:r>
        <w:tab/>
        <w:t>SPECIAL</w:t>
      </w:r>
      <w:r>
        <w:tab/>
      </w:r>
      <w:r>
        <w:tab/>
      </w:r>
      <w:r>
        <w:tab/>
        <w:t>SPECIAL</w:t>
      </w:r>
    </w:p>
    <w:p w:rsidR="008F759C" w:rsidRDefault="008F759C">
      <w:r>
        <w:t>Paul Hayman</w:t>
      </w:r>
      <w:r>
        <w:tab/>
      </w:r>
      <w:r>
        <w:tab/>
        <w:t>Sunny</w:t>
      </w:r>
      <w:r>
        <w:tab/>
      </w:r>
      <w:r>
        <w:tab/>
      </w:r>
      <w:r>
        <w:tab/>
        <w:t>Roddy Piper – 2 F</w:t>
      </w:r>
    </w:p>
    <w:p w:rsidR="008F759C" w:rsidRDefault="008F759C">
      <w:r>
        <w:t>SPECIAL</w:t>
      </w:r>
      <w:r>
        <w:tab/>
      </w:r>
      <w:r>
        <w:tab/>
      </w:r>
      <w:r>
        <w:tab/>
        <w:t>Roddy Piper</w:t>
      </w:r>
      <w:r>
        <w:tab/>
      </w:r>
      <w:r>
        <w:tab/>
        <w:t>Bob Backland – 4 F</w:t>
      </w:r>
    </w:p>
    <w:p w:rsidR="008F759C" w:rsidRDefault="008F759C">
      <w:r>
        <w:t>Roddy Piper</w:t>
      </w:r>
      <w:r>
        <w:tab/>
      </w:r>
      <w:r>
        <w:tab/>
        <w:t>Larry Zbyszko</w:t>
      </w:r>
      <w:r>
        <w:tab/>
      </w:r>
      <w:r>
        <w:tab/>
        <w:t>Larry Zbyszko – 4 H</w:t>
      </w:r>
    </w:p>
    <w:p w:rsidR="008F759C" w:rsidRDefault="008F759C">
      <w:r>
        <w:t>Larry Zbyszko</w:t>
      </w:r>
      <w:r>
        <w:tab/>
      </w:r>
      <w:r>
        <w:tab/>
        <w:t>Madusa Miceli</w:t>
      </w:r>
      <w:r>
        <w:tab/>
      </w:r>
      <w:r>
        <w:tab/>
        <w:t>Brutus Beefcake</w:t>
      </w:r>
      <w:bookmarkStart w:id="0" w:name="_GoBack"/>
      <w:bookmarkEnd w:id="0"/>
      <w:r>
        <w:t xml:space="preserve"> – 3 F</w:t>
      </w:r>
    </w:p>
    <w:p w:rsidR="008F759C" w:rsidRDefault="008F759C">
      <w:r>
        <w:t>Bobby Heenan</w:t>
      </w:r>
      <w:r>
        <w:tab/>
      </w:r>
      <w:r>
        <w:tab/>
      </w:r>
      <w:r>
        <w:tab/>
      </w:r>
      <w:r>
        <w:tab/>
      </w:r>
      <w:r>
        <w:tab/>
        <w:t>Jesse Ventura – 3 H</w:t>
      </w:r>
    </w:p>
    <w:p w:rsidR="008F759C" w:rsidRDefault="008F759C">
      <w:r>
        <w:t>Gene Okerlund</w:t>
      </w:r>
      <w:r>
        <w:tab/>
      </w:r>
      <w:r>
        <w:tab/>
      </w:r>
      <w:r>
        <w:tab/>
      </w:r>
      <w:r>
        <w:tab/>
      </w:r>
      <w:r>
        <w:tab/>
        <w:t>Johnny Valiant – 2H</w:t>
      </w:r>
    </w:p>
    <w:p w:rsidR="008F759C" w:rsidRDefault="008F759C"/>
    <w:p w:rsidR="008F759C" w:rsidRDefault="008F759C"/>
    <w:p w:rsidR="008F759C" w:rsidRDefault="008F759C"/>
    <w:p w:rsidR="008F759C" w:rsidRDefault="008F759C"/>
    <w:p w:rsidR="008F759C" w:rsidRDefault="008F759C"/>
    <w:p w:rsidR="008F759C" w:rsidRDefault="008F759C"/>
    <w:p w:rsidR="008F759C" w:rsidRDefault="008F759C"/>
    <w:p w:rsidR="008F759C" w:rsidRDefault="008F759C">
      <w:r>
        <w:t>COMMENTATORS NWF</w:t>
      </w:r>
      <w:r>
        <w:tab/>
      </w:r>
      <w:r>
        <w:tab/>
      </w:r>
      <w:r>
        <w:tab/>
      </w:r>
      <w:r>
        <w:tab/>
      </w:r>
      <w:r>
        <w:tab/>
      </w:r>
      <w:r>
        <w:tab/>
        <w:t>COMMENTATORS SWF</w:t>
      </w:r>
    </w:p>
    <w:p w:rsidR="008F759C" w:rsidRDefault="008F759C">
      <w:r>
        <w:t>Bruno Sammartino  - N/E</w:t>
      </w:r>
      <w:r>
        <w:tab/>
      </w:r>
      <w:r>
        <w:tab/>
      </w:r>
      <w:r>
        <w:tab/>
      </w:r>
      <w:r>
        <w:tab/>
      </w:r>
      <w:r>
        <w:tab/>
        <w:t>David Crockett -  M/A</w:t>
      </w:r>
      <w:r>
        <w:tab/>
      </w:r>
      <w:r>
        <w:tab/>
      </w:r>
    </w:p>
    <w:p w:rsidR="008F759C" w:rsidRDefault="008F759C">
      <w:r>
        <w:t>Gorilla Monsoon - N/E</w:t>
      </w:r>
      <w:r>
        <w:tab/>
      </w:r>
      <w:r>
        <w:tab/>
      </w:r>
      <w:r>
        <w:tab/>
      </w:r>
      <w:r>
        <w:tab/>
      </w:r>
      <w:r>
        <w:tab/>
      </w:r>
      <w:r>
        <w:tab/>
        <w:t>Big Bill Ward – M/A</w:t>
      </w:r>
    </w:p>
    <w:p w:rsidR="008F759C" w:rsidRDefault="008F759C">
      <w:r>
        <w:t>TV Jackie Pallo - N/E</w:t>
      </w:r>
      <w:r>
        <w:tab/>
      </w:r>
      <w:r>
        <w:tab/>
      </w:r>
      <w:r>
        <w:tab/>
      </w:r>
      <w:r>
        <w:tab/>
      </w:r>
      <w:r>
        <w:tab/>
      </w:r>
      <w:r>
        <w:tab/>
        <w:t>Leo Voss – M/A</w:t>
      </w:r>
    </w:p>
    <w:p w:rsidR="008F759C" w:rsidRDefault="008F759C">
      <w:r>
        <w:t>Angelo Savoldi - N/E</w:t>
      </w:r>
      <w:r>
        <w:tab/>
      </w:r>
      <w:r>
        <w:tab/>
      </w:r>
      <w:r>
        <w:tab/>
      </w:r>
      <w:r>
        <w:tab/>
      </w:r>
      <w:r>
        <w:tab/>
      </w:r>
      <w:r>
        <w:tab/>
        <w:t>Bill Harvin – M/A</w:t>
      </w:r>
    </w:p>
    <w:p w:rsidR="008F759C" w:rsidRDefault="008F759C">
      <w:r>
        <w:t>Jesse Ventura – N/E</w:t>
      </w:r>
      <w:r>
        <w:tab/>
      </w:r>
      <w:r>
        <w:tab/>
      </w:r>
      <w:r>
        <w:tab/>
      </w:r>
      <w:r>
        <w:tab/>
      </w:r>
      <w:r>
        <w:tab/>
      </w:r>
      <w:r>
        <w:tab/>
        <w:t>Bob Caudle – M/A</w:t>
      </w:r>
    </w:p>
    <w:p w:rsidR="008F759C" w:rsidRDefault="008F759C">
      <w:r>
        <w:t>Gene Okerlund – N/E</w:t>
      </w:r>
      <w:r>
        <w:tab/>
      </w:r>
      <w:r>
        <w:tab/>
      </w:r>
      <w:r>
        <w:tab/>
      </w:r>
      <w:r>
        <w:tab/>
      </w:r>
      <w:r>
        <w:tab/>
      </w:r>
      <w:r>
        <w:tab/>
        <w:t>Ray Reeve – M/A + Virg</w:t>
      </w:r>
    </w:p>
    <w:p w:rsidR="008F759C" w:rsidRDefault="008F759C">
      <w:r>
        <w:t xml:space="preserve">Slick Mick Kartch  - </w:t>
      </w:r>
      <w:smartTag w:uri="urn:schemas-microsoft-com:office:smarttags" w:element="place">
        <w:r>
          <w:t>Cleveland</w:t>
        </w:r>
      </w:smartTag>
      <w:r>
        <w:tab/>
      </w:r>
      <w:r>
        <w:tab/>
      </w:r>
      <w:r>
        <w:tab/>
      </w:r>
      <w:r>
        <w:tab/>
      </w:r>
      <w:r>
        <w:tab/>
        <w:t>Nick Pond – M/A + Virg</w:t>
      </w:r>
    </w:p>
    <w:p w:rsidR="008F759C" w:rsidRDefault="008F759C">
      <w:r>
        <w:t xml:space="preserve">Bill Cardille – </w:t>
      </w:r>
      <w:smartTag w:uri="urn:schemas-microsoft-com:office:smarttags" w:element="place">
        <w:r>
          <w:t>Pittsburgh</w:t>
        </w:r>
      </w:smartTag>
      <w:r>
        <w:t xml:space="preserve"> with Izzy Moidel (Ref)</w:t>
      </w:r>
      <w:r>
        <w:tab/>
      </w:r>
      <w:r>
        <w:tab/>
      </w:r>
      <w:r>
        <w:tab/>
        <w:t>Billy Powell - Virg</w:t>
      </w:r>
    </w:p>
    <w:p w:rsidR="008F759C" w:rsidRDefault="008F759C">
      <w:r>
        <w:t xml:space="preserve">Joe Pedicino – </w:t>
      </w:r>
      <w:smartTag w:uri="urn:schemas-microsoft-com:office:smarttags" w:element="place">
        <w:r>
          <w:t>Detroit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  <w:t>Tom Miller - Virg</w:t>
      </w:r>
    </w:p>
    <w:p w:rsidR="008F759C" w:rsidRDefault="008F759C">
      <w:r>
        <w:t xml:space="preserve">Chuck Marlow – </w:t>
      </w:r>
      <w:smartTag w:uri="urn:schemas-microsoft-com:office:smarttags" w:element="place">
        <w:r>
          <w:t>Ind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  <w:t>Stan Rhodes - GA</w:t>
      </w:r>
    </w:p>
    <w:p w:rsidR="008F759C" w:rsidRDefault="008F759C">
      <w:r>
        <w:t xml:space="preserve">Bob Luce – </w:t>
      </w:r>
      <w:smartTag w:uri="urn:schemas-microsoft-com:office:smarttags" w:element="place">
        <w:r>
          <w:t>Ind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Freddie Miller - GA</w:t>
      </w:r>
    </w:p>
    <w:p w:rsidR="008F759C" w:rsidRDefault="008F759C">
      <w:r>
        <w:t xml:space="preserve">Bill Kerston – </w:t>
      </w:r>
      <w:smartTag w:uri="urn:schemas-microsoft-com:office:smarttags" w:element="place">
        <w:r>
          <w:t>Kansas City</w:t>
        </w:r>
      </w:smartTag>
      <w:r>
        <w:tab/>
      </w:r>
      <w:r>
        <w:tab/>
      </w:r>
      <w:r>
        <w:tab/>
      </w:r>
      <w:r>
        <w:tab/>
      </w:r>
      <w:r>
        <w:tab/>
        <w:t>Gordie Solie – FL + GA</w:t>
      </w:r>
    </w:p>
    <w:p w:rsidR="008F759C" w:rsidRDefault="008F759C">
      <w:r>
        <w:t xml:space="preserve">Ken Wall – </w:t>
      </w:r>
      <w:smartTag w:uri="urn:schemas-microsoft-com:office:smarttags" w:element="place">
        <w:r>
          <w:t>Kansas City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  <w:t>Barbara Clary -FL</w:t>
      </w:r>
    </w:p>
    <w:p w:rsidR="008F759C" w:rsidRDefault="008F759C">
      <w:r>
        <w:t xml:space="preserve">Al Derusha – </w:t>
      </w:r>
      <w:smartTag w:uri="urn:schemas-microsoft-com:office:smarttags" w:element="place">
        <w:r>
          <w:t>Minn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  <w:t>Buddy Colt - FL</w:t>
      </w:r>
    </w:p>
    <w:p w:rsidR="008F759C" w:rsidRDefault="008F759C">
      <w:r>
        <w:t xml:space="preserve">Roger Kent – </w:t>
      </w:r>
      <w:smartTag w:uri="urn:schemas-microsoft-com:office:smarttags" w:element="place">
        <w:r>
          <w:t>Minn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  <w:t>Jay Goodley - Fl</w:t>
      </w:r>
    </w:p>
    <w:p w:rsidR="008F759C" w:rsidRDefault="008F759C">
      <w:r>
        <w:t xml:space="preserve">Wally Karbo – </w:t>
      </w:r>
      <w:smartTag w:uri="urn:schemas-microsoft-com:office:smarttags" w:element="place">
        <w:r>
          <w:t>Minn</w:t>
        </w:r>
      </w:smartTag>
      <w:r>
        <w:tab/>
      </w:r>
      <w:r>
        <w:tab/>
      </w:r>
      <w:r>
        <w:tab/>
      </w:r>
      <w:r>
        <w:tab/>
        <w:t>Jess McGrath + Dickie Steinborn - M/S</w:t>
      </w:r>
    </w:p>
    <w:p w:rsidR="008F759C" w:rsidRDefault="008F759C">
      <w:r>
        <w:t xml:space="preserve">Lord James Blears – </w:t>
      </w:r>
      <w:smartTag w:uri="urn:schemas-microsoft-com:office:smarttags" w:element="place">
        <w:r>
          <w:t>Minn</w:t>
        </w:r>
      </w:smartTag>
      <w:r>
        <w:tab/>
      </w:r>
      <w:r>
        <w:tab/>
      </w:r>
      <w:r>
        <w:tab/>
        <w:t>Rich Landrum + Charlie Pratt – M/S</w:t>
      </w:r>
    </w:p>
    <w:p w:rsidR="008F759C" w:rsidRDefault="008F759C">
      <w:r>
        <w:t>Ron Throngard – M/W</w:t>
      </w:r>
      <w:r>
        <w:tab/>
      </w:r>
      <w:r>
        <w:tab/>
      </w:r>
      <w:r>
        <w:tab/>
      </w:r>
      <w:r>
        <w:tab/>
      </w:r>
      <w:r>
        <w:tab/>
        <w:t>Boyd Pierce – D/S</w:t>
      </w:r>
      <w:r>
        <w:tab/>
      </w:r>
      <w:r>
        <w:tab/>
      </w:r>
      <w:r>
        <w:tab/>
      </w:r>
    </w:p>
    <w:p w:rsidR="008F759C" w:rsidRDefault="008F759C">
      <w:r>
        <w:t>Ken Resnick – M/W</w:t>
      </w:r>
      <w:r>
        <w:tab/>
      </w:r>
      <w:r>
        <w:tab/>
      </w:r>
      <w:r>
        <w:tab/>
      </w:r>
      <w:r>
        <w:tab/>
      </w:r>
      <w:r>
        <w:tab/>
        <w:t>Paul Boesch – D/S</w:t>
      </w:r>
      <w:r>
        <w:tab/>
      </w:r>
      <w:r>
        <w:tab/>
      </w:r>
      <w:r>
        <w:tab/>
      </w:r>
      <w:r>
        <w:tab/>
      </w:r>
    </w:p>
    <w:p w:rsidR="008F759C" w:rsidRDefault="008F759C">
      <w:r>
        <w:t>Doug McLeod – M/W</w:t>
      </w:r>
      <w:r>
        <w:tab/>
      </w:r>
      <w:r>
        <w:tab/>
      </w:r>
      <w:r>
        <w:tab/>
      </w:r>
      <w:r>
        <w:tab/>
      </w:r>
      <w:r>
        <w:tab/>
      </w:r>
      <w:r>
        <w:tab/>
        <w:t>Ed Capral – M/S</w:t>
      </w:r>
    </w:p>
    <w:p w:rsidR="008F759C" w:rsidRDefault="008F759C">
      <w:r>
        <w:t>Ralph Strangis – M/W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Lance Russell - </w:t>
      </w:r>
      <w:smartTag w:uri="urn:schemas-microsoft-com:office:smarttags" w:element="place">
        <w:r>
          <w:t>Memphis</w:t>
        </w:r>
      </w:smartTag>
    </w:p>
    <w:p w:rsidR="008F759C" w:rsidRDefault="008F759C">
      <w:r>
        <w:t>Lee Marshall – M/W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Dave Brown - </w:t>
      </w:r>
      <w:smartTag w:uri="urn:schemas-microsoft-com:office:smarttags" w:element="place">
        <w:r>
          <w:t>Memphis</w:t>
        </w:r>
      </w:smartTag>
    </w:p>
    <w:p w:rsidR="008F759C" w:rsidRDefault="008F759C">
      <w:r>
        <w:t>Larry Nelson – M/W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(Jerry Calhoun – Ref </w:t>
      </w:r>
      <w:smartTag w:uri="urn:schemas-microsoft-com:office:smarttags" w:element="place">
        <w:r>
          <w:t>Memphis</w:t>
        </w:r>
      </w:smartTag>
      <w:r>
        <w:t>)</w:t>
      </w:r>
    </w:p>
    <w:p w:rsidR="008F759C" w:rsidRDefault="008F759C">
      <w:r>
        <w:t>Dick Jonkowski – M/W</w:t>
      </w:r>
      <w:r>
        <w:tab/>
      </w:r>
      <w:r>
        <w:tab/>
      </w:r>
      <w:r>
        <w:tab/>
      </w:r>
      <w:r>
        <w:tab/>
      </w:r>
      <w:r>
        <w:tab/>
        <w:t>Joe Pedicino + Bonnie Blackstone - MS</w:t>
      </w:r>
    </w:p>
    <w:p w:rsidR="008F759C" w:rsidRDefault="008F759C"/>
    <w:p w:rsidR="008F759C" w:rsidRDefault="008F759C"/>
    <w:p w:rsidR="008F759C" w:rsidRDefault="008F759C"/>
    <w:p w:rsidR="008F759C" w:rsidRDefault="008F759C"/>
    <w:p w:rsidR="008F759C" w:rsidRDefault="008F759C">
      <w:r>
        <w:tab/>
      </w:r>
      <w:r>
        <w:tab/>
      </w:r>
      <w:r>
        <w:tab/>
      </w:r>
    </w:p>
    <w:sectPr w:rsidR="008F759C" w:rsidSect="009444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5749"/>
    <w:rsid w:val="0008387A"/>
    <w:rsid w:val="00180863"/>
    <w:rsid w:val="002D10A3"/>
    <w:rsid w:val="0040254D"/>
    <w:rsid w:val="00432F5C"/>
    <w:rsid w:val="00497988"/>
    <w:rsid w:val="005C3444"/>
    <w:rsid w:val="00694FE5"/>
    <w:rsid w:val="006F25F1"/>
    <w:rsid w:val="00725749"/>
    <w:rsid w:val="00733BAD"/>
    <w:rsid w:val="00780BD3"/>
    <w:rsid w:val="00804A50"/>
    <w:rsid w:val="0087341F"/>
    <w:rsid w:val="008923E2"/>
    <w:rsid w:val="008F759C"/>
    <w:rsid w:val="00912E16"/>
    <w:rsid w:val="00944462"/>
    <w:rsid w:val="00B4295A"/>
    <w:rsid w:val="00B5534C"/>
    <w:rsid w:val="00D339DB"/>
    <w:rsid w:val="00D8617B"/>
    <w:rsid w:val="00E71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46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290</Words>
  <Characters>1657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ANNOUNCERS</dc:title>
  <dc:subject/>
  <dc:creator>Frank</dc:creator>
  <cp:keywords/>
  <dc:description/>
  <cp:lastModifiedBy>Frank</cp:lastModifiedBy>
  <cp:revision>2</cp:revision>
  <cp:lastPrinted>2012-03-03T20:39:00Z</cp:lastPrinted>
  <dcterms:created xsi:type="dcterms:W3CDTF">2012-08-17T17:11:00Z</dcterms:created>
  <dcterms:modified xsi:type="dcterms:W3CDTF">2012-08-17T17:11:00Z</dcterms:modified>
</cp:coreProperties>
</file>